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2 - Ingenieurbauwerke Treppenanlagen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Bergeweg Schwebebahn, Los 2 - Ingenieurbauwerke Treppenanlagen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